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B4" w:rsidRPr="004E103D" w:rsidRDefault="00CA2FB4" w:rsidP="00525AFE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985910" w:rsidRDefault="00913FFA" w:rsidP="00913FF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Research Planning Sheet</w:t>
      </w:r>
    </w:p>
    <w:p w:rsidR="00913FFA" w:rsidRDefault="00913FFA" w:rsidP="00913FF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For this week, you will complete the following tasks: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Research your topic using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at least </w:t>
      </w:r>
      <w:r>
        <w:rPr>
          <w:rFonts w:ascii="Bookman Old Style" w:hAnsi="Bookman Old Style" w:cs="Times New Roman"/>
          <w:sz w:val="24"/>
          <w:szCs w:val="24"/>
        </w:rPr>
        <w:t>three valid website sources</w:t>
      </w:r>
    </w:p>
    <w:p w:rsidR="00A52550" w:rsidRDefault="00A52550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Write your research paper (see rubric and organizer for details)</w:t>
      </w:r>
    </w:p>
    <w:p w:rsidR="00A52550" w:rsidRDefault="00A52550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Update your wikispace pages to include a hyperlink to your paper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Your completed research papers will be worth 100 points of your project grade.  You will also receive 10 points in your project grades for updating your wikispace pages.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bookmarkStart w:id="0" w:name="_GoBack"/>
      <w:bookmarkEnd w:id="0"/>
    </w:p>
    <w:p w:rsidR="00A52550" w:rsidRPr="004E103D" w:rsidRDefault="00A52550" w:rsidP="00A52550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A52550" w:rsidRDefault="00A52550" w:rsidP="00A52550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Research Planning Sheet</w:t>
      </w:r>
    </w:p>
    <w:p w:rsidR="00A52550" w:rsidRDefault="00A52550" w:rsidP="00A52550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For this week, you will complete the following tasks: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Research your topic using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at least </w:t>
      </w:r>
      <w:r>
        <w:rPr>
          <w:rFonts w:ascii="Bookman Old Style" w:hAnsi="Bookman Old Style" w:cs="Times New Roman"/>
          <w:sz w:val="24"/>
          <w:szCs w:val="24"/>
        </w:rPr>
        <w:t>three valid website sources</w:t>
      </w:r>
    </w:p>
    <w:p w:rsidR="00A52550" w:rsidRDefault="00A52550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Write your research paper (see rubric and organizer for details)</w:t>
      </w:r>
    </w:p>
    <w:p w:rsidR="00A52550" w:rsidRDefault="00A52550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Update your wikispace pages to include a hyperlink to your paper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P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Your completed research papers will be worth 100 points of your project grade.  You will also receive 10 points in your project grades for updating your wikispace pages.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Pr="004E103D" w:rsidRDefault="00A52550" w:rsidP="00A52550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A52550" w:rsidRDefault="00A52550" w:rsidP="00A52550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Research Planning Sheet</w:t>
      </w:r>
    </w:p>
    <w:p w:rsidR="00A52550" w:rsidRDefault="00A52550" w:rsidP="00A52550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For this week, you will complete the following tasks: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Research your topic using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at least </w:t>
      </w:r>
      <w:r>
        <w:rPr>
          <w:rFonts w:ascii="Bookman Old Style" w:hAnsi="Bookman Old Style" w:cs="Times New Roman"/>
          <w:sz w:val="24"/>
          <w:szCs w:val="24"/>
        </w:rPr>
        <w:t>three valid website sources</w:t>
      </w:r>
    </w:p>
    <w:p w:rsidR="00A52550" w:rsidRDefault="00A52550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Write your research paper (see rubric and organizer for details)</w:t>
      </w:r>
    </w:p>
    <w:p w:rsidR="00A52550" w:rsidRDefault="00A52550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Update your wikispace pages to include a hyperlink to your paper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P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Your completed research papers will be worth 100 points of your project grade.  You will also receive 10 points in your project grades for updating your wikispace pages.</w:t>
      </w:r>
    </w:p>
    <w:p w:rsidR="00A52550" w:rsidRP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13FFA" w:rsidRPr="00985910" w:rsidRDefault="00913FFA" w:rsidP="00913FF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985910" w:rsidRP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sectPr w:rsidR="00985910" w:rsidRPr="00985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01BA8"/>
    <w:multiLevelType w:val="hybridMultilevel"/>
    <w:tmpl w:val="647A3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14F7E"/>
    <w:multiLevelType w:val="hybridMultilevel"/>
    <w:tmpl w:val="7CDEB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F56F6"/>
    <w:multiLevelType w:val="hybridMultilevel"/>
    <w:tmpl w:val="E8CC9D38"/>
    <w:lvl w:ilvl="0" w:tplc="236EB2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B204E"/>
    <w:multiLevelType w:val="hybridMultilevel"/>
    <w:tmpl w:val="F5F69B0C"/>
    <w:lvl w:ilvl="0" w:tplc="236EB2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3C"/>
    <w:rsid w:val="00174CFE"/>
    <w:rsid w:val="00226DF6"/>
    <w:rsid w:val="00252D48"/>
    <w:rsid w:val="004E103D"/>
    <w:rsid w:val="00525AFE"/>
    <w:rsid w:val="00913FFA"/>
    <w:rsid w:val="00985910"/>
    <w:rsid w:val="00A52550"/>
    <w:rsid w:val="00C90F4E"/>
    <w:rsid w:val="00CA2FB4"/>
    <w:rsid w:val="00CD423C"/>
    <w:rsid w:val="00D71078"/>
    <w:rsid w:val="00D731D2"/>
    <w:rsid w:val="00EC3F3B"/>
    <w:rsid w:val="00F0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6D02F008</Template>
  <TotalTime>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Highland Central School District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Petrosoff, Krista</dc:creator>
  <cp:lastModifiedBy>Petrosoff, Krista</cp:lastModifiedBy>
  <cp:revision>3</cp:revision>
  <dcterms:created xsi:type="dcterms:W3CDTF">2013-12-03T12:55:00Z</dcterms:created>
  <dcterms:modified xsi:type="dcterms:W3CDTF">2013-12-03T12:59:00Z</dcterms:modified>
</cp:coreProperties>
</file>